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59E15" w14:textId="77777777" w:rsidR="00E73E35" w:rsidRDefault="00E73E35" w:rsidP="00E73E35">
      <w:pPr>
        <w:pStyle w:val="NoSpacing"/>
      </w:pPr>
      <w:r>
        <w:rPr>
          <w:u w:val="single"/>
        </w:rPr>
        <w:t>Robert WESTON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6B4E5E7F" w14:textId="77777777" w:rsidR="00E73E35" w:rsidRDefault="00E73E35" w:rsidP="00E73E35">
      <w:pPr>
        <w:pStyle w:val="NoSpacing"/>
      </w:pPr>
      <w:r>
        <w:t>of Bishop Street Ward, Coventry.</w:t>
      </w:r>
    </w:p>
    <w:p w14:paraId="388C2A4B" w14:textId="77777777" w:rsidR="00E73E35" w:rsidRDefault="00E73E35" w:rsidP="00E73E35">
      <w:pPr>
        <w:pStyle w:val="NoSpacing"/>
      </w:pPr>
    </w:p>
    <w:p w14:paraId="743F5855" w14:textId="77777777" w:rsidR="00E73E35" w:rsidRDefault="00E73E35" w:rsidP="00E73E35">
      <w:pPr>
        <w:pStyle w:val="NoSpacing"/>
      </w:pPr>
    </w:p>
    <w:p w14:paraId="3D2CB3F5" w14:textId="2927E95B" w:rsidR="00E73E35" w:rsidRDefault="00E73E35" w:rsidP="00E73E35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which the city loaned to Henry VI.</w:t>
      </w:r>
    </w:p>
    <w:p w14:paraId="77009A3D" w14:textId="77777777" w:rsidR="00E73E35" w:rsidRDefault="00E73E35" w:rsidP="00E73E35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14:paraId="6D2A0700" w14:textId="77777777" w:rsidR="00E73E35" w:rsidRDefault="00E73E35" w:rsidP="00E73E35">
      <w:pPr>
        <w:pStyle w:val="NoSpacing"/>
      </w:pPr>
    </w:p>
    <w:p w14:paraId="005B7A1F" w14:textId="77777777" w:rsidR="00E73E35" w:rsidRDefault="00E73E35" w:rsidP="00E73E35">
      <w:pPr>
        <w:pStyle w:val="NoSpacing"/>
      </w:pPr>
    </w:p>
    <w:p w14:paraId="5068B91F" w14:textId="77777777" w:rsidR="00E73E35" w:rsidRPr="00397D10" w:rsidRDefault="00E73E35" w:rsidP="00E73E35">
      <w:pPr>
        <w:pStyle w:val="NoSpacing"/>
      </w:pPr>
      <w:r>
        <w:t>6 February 2018</w:t>
      </w:r>
    </w:p>
    <w:p w14:paraId="35CBAF00" w14:textId="3D5A6446" w:rsidR="006B2F86" w:rsidRPr="00E73E35" w:rsidRDefault="00E73E35" w:rsidP="00E71FC3">
      <w:pPr>
        <w:pStyle w:val="NoSpacing"/>
      </w:pPr>
    </w:p>
    <w:sectPr w:rsidR="006B2F86" w:rsidRPr="00E73E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965AE" w14:textId="77777777" w:rsidR="00E73E35" w:rsidRDefault="00E73E35" w:rsidP="00E71FC3">
      <w:pPr>
        <w:spacing w:after="0" w:line="240" w:lineRule="auto"/>
      </w:pPr>
      <w:r>
        <w:separator/>
      </w:r>
    </w:p>
  </w:endnote>
  <w:endnote w:type="continuationSeparator" w:id="0">
    <w:p w14:paraId="4AEBC704" w14:textId="77777777" w:rsidR="00E73E35" w:rsidRDefault="00E73E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B3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563FF" w14:textId="77777777" w:rsidR="00E73E35" w:rsidRDefault="00E73E35" w:rsidP="00E71FC3">
      <w:pPr>
        <w:spacing w:after="0" w:line="240" w:lineRule="auto"/>
      </w:pPr>
      <w:r>
        <w:separator/>
      </w:r>
    </w:p>
  </w:footnote>
  <w:footnote w:type="continuationSeparator" w:id="0">
    <w:p w14:paraId="6065ED95" w14:textId="77777777" w:rsidR="00E73E35" w:rsidRDefault="00E73E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3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3E3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01490"/>
  <w15:chartTrackingRefBased/>
  <w15:docId w15:val="{64A95AC0-008B-4EF8-B1A7-882A659B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2018-02-06T10:37:00Z</dcterms:created>
  <dcterms:modified xsi:type="dcterms:W3CDTF">2018-02-06T10:43:00Z</dcterms:modified>
</cp:coreProperties>
</file>